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1C8" w:rsidRPr="00554973" w:rsidRDefault="00F131C8" w:rsidP="003A645B">
      <w:pPr>
        <w:rPr>
          <w:rFonts w:ascii="黑体" w:eastAsia="黑体" w:hAnsi="黑体"/>
          <w:color w:val="000000"/>
          <w:sz w:val="32"/>
          <w:szCs w:val="32"/>
        </w:rPr>
      </w:pPr>
      <w:r w:rsidRPr="00554973">
        <w:rPr>
          <w:rFonts w:ascii="黑体" w:eastAsia="黑体" w:hAnsi="黑体" w:hint="eastAsia"/>
          <w:color w:val="000000"/>
          <w:sz w:val="32"/>
          <w:szCs w:val="32"/>
        </w:rPr>
        <w:t>附件</w:t>
      </w:r>
    </w:p>
    <w:p w:rsidR="00F131C8" w:rsidRPr="00737CE4" w:rsidRDefault="00F131C8" w:rsidP="00554973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737CE4">
        <w:rPr>
          <w:rFonts w:ascii="方正小标宋简体" w:eastAsia="方正小标宋简体" w:hint="eastAsia"/>
          <w:sz w:val="44"/>
          <w:szCs w:val="44"/>
        </w:rPr>
        <w:t>杭州师范大学成绩更改申请表</w:t>
      </w:r>
    </w:p>
    <w:p w:rsidR="00F131C8" w:rsidRDefault="00F131C8" w:rsidP="00554973">
      <w:pPr>
        <w:adjustRightInd w:val="0"/>
        <w:snapToGrid w:val="0"/>
        <w:jc w:val="center"/>
        <w:rPr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6"/>
        <w:gridCol w:w="881"/>
        <w:gridCol w:w="896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36"/>
      </w:tblGrid>
      <w:tr w:rsidR="00F131C8" w:rsidRPr="00F37682" w:rsidTr="006008F5">
        <w:trPr>
          <w:trHeight w:val="624"/>
        </w:trPr>
        <w:tc>
          <w:tcPr>
            <w:tcW w:w="790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676" w:type="pct"/>
            <w:gridSpan w:val="4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color w:val="000000"/>
                <w:szCs w:val="21"/>
              </w:rPr>
            </w:pPr>
            <w:r w:rsidRPr="00F37682">
              <w:rPr>
                <w:rFonts w:hint="eastAsia"/>
                <w:color w:val="000000"/>
                <w:szCs w:val="21"/>
              </w:rPr>
              <w:t>教学班号</w:t>
            </w: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选课人数</w:t>
            </w:r>
          </w:p>
        </w:tc>
        <w:tc>
          <w:tcPr>
            <w:tcW w:w="633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</w:p>
        </w:tc>
      </w:tr>
      <w:tr w:rsidR="00F131C8" w:rsidRPr="00F37682" w:rsidTr="006008F5">
        <w:trPr>
          <w:trHeight w:val="624"/>
        </w:trPr>
        <w:tc>
          <w:tcPr>
            <w:tcW w:w="790" w:type="pct"/>
            <w:vAlign w:val="center"/>
          </w:tcPr>
          <w:p w:rsidR="00F131C8" w:rsidRPr="00554973" w:rsidRDefault="00F131C8" w:rsidP="006008F5">
            <w:pPr>
              <w:jc w:val="center"/>
              <w:rPr>
                <w:spacing w:val="-12"/>
                <w:szCs w:val="21"/>
              </w:rPr>
            </w:pPr>
            <w:r w:rsidRPr="00554973">
              <w:rPr>
                <w:rFonts w:hint="eastAsia"/>
                <w:spacing w:val="-12"/>
                <w:szCs w:val="21"/>
              </w:rPr>
              <w:t>开课学院（部）</w:t>
            </w:r>
          </w:p>
        </w:tc>
        <w:tc>
          <w:tcPr>
            <w:tcW w:w="1042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任课教师</w:t>
            </w: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Cs w:val="21"/>
              </w:rPr>
              <w:t>开课学期</w:t>
            </w:r>
          </w:p>
        </w:tc>
        <w:tc>
          <w:tcPr>
            <w:tcW w:w="1267" w:type="pct"/>
            <w:gridSpan w:val="4"/>
            <w:vAlign w:val="center"/>
          </w:tcPr>
          <w:p w:rsidR="00F131C8" w:rsidRDefault="00F131C8" w:rsidP="006008F5">
            <w:pPr>
              <w:jc w:val="center"/>
              <w:rPr>
                <w:szCs w:val="21"/>
              </w:rPr>
            </w:pPr>
            <w:r w:rsidRPr="00F37682">
              <w:rPr>
                <w:szCs w:val="21"/>
              </w:rPr>
              <w:t>20</w:t>
            </w:r>
            <w:r>
              <w:rPr>
                <w:szCs w:val="21"/>
              </w:rPr>
              <w:t>—</w:t>
            </w:r>
            <w:r w:rsidRPr="00F37682">
              <w:rPr>
                <w:szCs w:val="21"/>
              </w:rPr>
              <w:t xml:space="preserve">20  </w:t>
            </w:r>
            <w:r w:rsidRPr="00F37682">
              <w:rPr>
                <w:rFonts w:hint="eastAsia"/>
                <w:szCs w:val="21"/>
              </w:rPr>
              <w:t>学年</w:t>
            </w:r>
          </w:p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Cs w:val="21"/>
              </w:rPr>
              <w:t>第学期</w:t>
            </w:r>
          </w:p>
        </w:tc>
      </w:tr>
      <w:tr w:rsidR="00F131C8" w:rsidRPr="00F37682" w:rsidTr="006008F5">
        <w:trPr>
          <w:trHeight w:val="397"/>
        </w:trPr>
        <w:tc>
          <w:tcPr>
            <w:tcW w:w="790" w:type="pct"/>
            <w:vMerge w:val="restar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学号</w:t>
            </w:r>
          </w:p>
        </w:tc>
        <w:tc>
          <w:tcPr>
            <w:tcW w:w="516" w:type="pct"/>
            <w:vMerge w:val="restar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姓名</w:t>
            </w:r>
          </w:p>
        </w:tc>
        <w:tc>
          <w:tcPr>
            <w:tcW w:w="526" w:type="pct"/>
            <w:vMerge w:val="restar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行政班</w:t>
            </w: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平时成绩</w:t>
            </w: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期中成绩</w:t>
            </w: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实验成绩</w:t>
            </w:r>
          </w:p>
        </w:tc>
        <w:tc>
          <w:tcPr>
            <w:tcW w:w="634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期末成绩</w:t>
            </w:r>
          </w:p>
        </w:tc>
        <w:tc>
          <w:tcPr>
            <w:tcW w:w="633" w:type="pct"/>
            <w:gridSpan w:val="2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总评成绩</w:t>
            </w:r>
          </w:p>
        </w:tc>
      </w:tr>
      <w:tr w:rsidR="00F131C8" w:rsidRPr="00F37682" w:rsidTr="006008F5">
        <w:trPr>
          <w:trHeight w:val="397"/>
        </w:trPr>
        <w:tc>
          <w:tcPr>
            <w:tcW w:w="790" w:type="pct"/>
            <w:vMerge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pct"/>
            <w:vMerge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pct"/>
            <w:vMerge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改前</w:t>
            </w: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改后</w:t>
            </w: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改前</w:t>
            </w: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改后</w:t>
            </w: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改前</w:t>
            </w: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改后</w:t>
            </w: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改前</w:t>
            </w: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改后</w:t>
            </w: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改前</w:t>
            </w:r>
          </w:p>
        </w:tc>
        <w:tc>
          <w:tcPr>
            <w:tcW w:w="316" w:type="pct"/>
            <w:vAlign w:val="center"/>
          </w:tcPr>
          <w:p w:rsidR="00F131C8" w:rsidRPr="00F37682" w:rsidRDefault="00F131C8" w:rsidP="006008F5">
            <w:pPr>
              <w:jc w:val="center"/>
              <w:rPr>
                <w:sz w:val="18"/>
                <w:szCs w:val="18"/>
              </w:rPr>
            </w:pPr>
            <w:r w:rsidRPr="00F37682">
              <w:rPr>
                <w:rFonts w:hint="eastAsia"/>
                <w:sz w:val="18"/>
                <w:szCs w:val="18"/>
              </w:rPr>
              <w:t>改后</w:t>
            </w:r>
          </w:p>
        </w:tc>
      </w:tr>
      <w:tr w:rsidR="00F131C8" w:rsidRPr="00F37682" w:rsidTr="006008F5">
        <w:trPr>
          <w:trHeight w:val="448"/>
        </w:trPr>
        <w:tc>
          <w:tcPr>
            <w:tcW w:w="790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2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</w:tr>
      <w:tr w:rsidR="00F131C8" w:rsidRPr="00F37682" w:rsidTr="006008F5">
        <w:trPr>
          <w:trHeight w:val="448"/>
        </w:trPr>
        <w:tc>
          <w:tcPr>
            <w:tcW w:w="790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2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</w:tr>
      <w:tr w:rsidR="00F131C8" w:rsidRPr="00F37682" w:rsidTr="006008F5">
        <w:trPr>
          <w:trHeight w:val="448"/>
        </w:trPr>
        <w:tc>
          <w:tcPr>
            <w:tcW w:w="790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2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</w:tr>
      <w:tr w:rsidR="00F131C8" w:rsidRPr="00F37682" w:rsidTr="006008F5">
        <w:trPr>
          <w:trHeight w:val="448"/>
        </w:trPr>
        <w:tc>
          <w:tcPr>
            <w:tcW w:w="790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2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</w:tr>
      <w:tr w:rsidR="00F131C8" w:rsidRPr="00F37682" w:rsidTr="006008F5">
        <w:trPr>
          <w:trHeight w:val="448"/>
        </w:trPr>
        <w:tc>
          <w:tcPr>
            <w:tcW w:w="790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52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7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  <w:tc>
          <w:tcPr>
            <w:tcW w:w="316" w:type="pct"/>
            <w:vAlign w:val="center"/>
          </w:tcPr>
          <w:p w:rsidR="00F131C8" w:rsidRPr="00F37682" w:rsidRDefault="00F131C8" w:rsidP="006008F5">
            <w:pPr>
              <w:jc w:val="center"/>
              <w:rPr>
                <w:szCs w:val="21"/>
              </w:rPr>
            </w:pPr>
          </w:p>
        </w:tc>
      </w:tr>
      <w:tr w:rsidR="00F131C8" w:rsidRPr="00F37682" w:rsidTr="00A12B1A">
        <w:trPr>
          <w:trHeight w:val="1920"/>
        </w:trPr>
        <w:tc>
          <w:tcPr>
            <w:tcW w:w="1307" w:type="pct"/>
            <w:gridSpan w:val="2"/>
            <w:vAlign w:val="center"/>
          </w:tcPr>
          <w:p w:rsidR="00F131C8" w:rsidRPr="00F37682" w:rsidRDefault="00F131C8" w:rsidP="000173B9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成绩更改原因</w:t>
            </w:r>
          </w:p>
        </w:tc>
        <w:tc>
          <w:tcPr>
            <w:tcW w:w="3693" w:type="pct"/>
            <w:gridSpan w:val="11"/>
          </w:tcPr>
          <w:p w:rsidR="00F131C8" w:rsidRPr="00F37682" w:rsidRDefault="00F131C8" w:rsidP="00047B04">
            <w:pPr>
              <w:spacing w:beforeLines="20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此次共需修改位学生成绩，原因如下：</w:t>
            </w:r>
          </w:p>
          <w:p w:rsidR="00F131C8" w:rsidRPr="00F37682" w:rsidRDefault="00F131C8" w:rsidP="000173B9">
            <w:pPr>
              <w:rPr>
                <w:szCs w:val="21"/>
              </w:rPr>
            </w:pPr>
          </w:p>
          <w:p w:rsidR="00F131C8" w:rsidRPr="00F37682" w:rsidRDefault="00F131C8" w:rsidP="000173B9">
            <w:pPr>
              <w:rPr>
                <w:szCs w:val="21"/>
              </w:rPr>
            </w:pPr>
          </w:p>
          <w:p w:rsidR="00F131C8" w:rsidRDefault="00F131C8" w:rsidP="000173B9">
            <w:pPr>
              <w:rPr>
                <w:szCs w:val="21"/>
              </w:rPr>
            </w:pPr>
            <w:bookmarkStart w:id="0" w:name="_GoBack"/>
            <w:bookmarkEnd w:id="0"/>
          </w:p>
          <w:p w:rsidR="00F131C8" w:rsidRPr="0015388D" w:rsidRDefault="00F131C8" w:rsidP="000173B9">
            <w:pPr>
              <w:rPr>
                <w:szCs w:val="21"/>
              </w:rPr>
            </w:pPr>
          </w:p>
          <w:p w:rsidR="00F131C8" w:rsidRPr="00F37682" w:rsidRDefault="00F131C8" w:rsidP="000173B9">
            <w:pPr>
              <w:rPr>
                <w:szCs w:val="21"/>
              </w:rPr>
            </w:pPr>
          </w:p>
          <w:p w:rsidR="00F131C8" w:rsidRDefault="00F131C8" w:rsidP="00047B04">
            <w:pPr>
              <w:spacing w:afterLines="20"/>
            </w:pPr>
            <w:r w:rsidRPr="006C6411">
              <w:rPr>
                <w:rFonts w:hint="eastAsia"/>
              </w:rPr>
              <w:t>任课教师签字：</w:t>
            </w:r>
            <w:r>
              <w:t xml:space="preserve">                           </w:t>
            </w:r>
            <w:r w:rsidRPr="00E13A57">
              <w:rPr>
                <w:rFonts w:hint="eastAsia"/>
              </w:rPr>
              <w:t>年</w:t>
            </w:r>
            <w:r>
              <w:t xml:space="preserve">   </w:t>
            </w:r>
            <w:r w:rsidRPr="00E13A57">
              <w:rPr>
                <w:rFonts w:hint="eastAsia"/>
              </w:rPr>
              <w:t>月</w:t>
            </w:r>
            <w:r>
              <w:t xml:space="preserve">    </w:t>
            </w:r>
            <w:r w:rsidRPr="00E13A57">
              <w:rPr>
                <w:rFonts w:hint="eastAsia"/>
              </w:rPr>
              <w:t>日</w:t>
            </w:r>
          </w:p>
        </w:tc>
      </w:tr>
      <w:tr w:rsidR="00F131C8" w:rsidRPr="00F37682" w:rsidTr="0015388D">
        <w:trPr>
          <w:trHeight w:val="460"/>
        </w:trPr>
        <w:tc>
          <w:tcPr>
            <w:tcW w:w="1307" w:type="pct"/>
            <w:gridSpan w:val="2"/>
            <w:vAlign w:val="center"/>
          </w:tcPr>
          <w:p w:rsidR="00F131C8" w:rsidRPr="00F37682" w:rsidRDefault="00F131C8" w:rsidP="000173B9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附件</w:t>
            </w:r>
          </w:p>
          <w:p w:rsidR="00F131C8" w:rsidRPr="00F37682" w:rsidRDefault="00F131C8" w:rsidP="000173B9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（修改成绩的依据）</w:t>
            </w:r>
          </w:p>
        </w:tc>
        <w:tc>
          <w:tcPr>
            <w:tcW w:w="3693" w:type="pct"/>
            <w:gridSpan w:val="11"/>
            <w:vAlign w:val="center"/>
          </w:tcPr>
          <w:p w:rsidR="00F131C8" w:rsidRDefault="00F131C8" w:rsidP="006008F5">
            <w:pPr>
              <w:rPr>
                <w:szCs w:val="21"/>
              </w:rPr>
            </w:pPr>
            <w:r w:rsidRPr="00F37682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 w:rsidRPr="00F37682">
              <w:rPr>
                <w:rFonts w:hint="eastAsia"/>
                <w:szCs w:val="21"/>
              </w:rPr>
              <w:t>试卷（</w:t>
            </w:r>
            <w:r>
              <w:rPr>
                <w:szCs w:val="21"/>
              </w:rPr>
              <w:t xml:space="preserve">  </w:t>
            </w:r>
            <w:r w:rsidRPr="00F37682"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 xml:space="preserve">       </w:t>
            </w:r>
            <w:r w:rsidRPr="00F37682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 w:rsidRPr="00F37682">
              <w:rPr>
                <w:rFonts w:hint="eastAsia"/>
                <w:szCs w:val="21"/>
              </w:rPr>
              <w:t>课程论文（</w:t>
            </w:r>
            <w:r>
              <w:rPr>
                <w:szCs w:val="21"/>
              </w:rPr>
              <w:t xml:space="preserve">  </w:t>
            </w:r>
            <w:r w:rsidRPr="00F37682"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 xml:space="preserve">    </w:t>
            </w:r>
            <w:r w:rsidRPr="00F37682"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 w:rsidRPr="00F37682">
              <w:rPr>
                <w:rFonts w:hint="eastAsia"/>
                <w:szCs w:val="21"/>
              </w:rPr>
              <w:t>作业（</w:t>
            </w:r>
            <w:r>
              <w:rPr>
                <w:szCs w:val="21"/>
              </w:rPr>
              <w:t xml:space="preserve">  </w:t>
            </w:r>
            <w:r w:rsidRPr="00F37682">
              <w:rPr>
                <w:rFonts w:hint="eastAsia"/>
                <w:szCs w:val="21"/>
              </w:rPr>
              <w:t>）</w:t>
            </w:r>
          </w:p>
          <w:p w:rsidR="00F131C8" w:rsidRPr="00F37682" w:rsidRDefault="00F131C8" w:rsidP="006008F5">
            <w:pPr>
              <w:rPr>
                <w:szCs w:val="21"/>
              </w:rPr>
            </w:pPr>
            <w:r w:rsidRPr="00F37682"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 w:rsidRPr="00F37682">
              <w:rPr>
                <w:rFonts w:hint="eastAsia"/>
                <w:szCs w:val="21"/>
              </w:rPr>
              <w:t>平时记录（</w:t>
            </w:r>
            <w:r>
              <w:rPr>
                <w:szCs w:val="21"/>
              </w:rPr>
              <w:t xml:space="preserve">  </w:t>
            </w:r>
            <w:r w:rsidRPr="00F37682"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 xml:space="preserve">   </w:t>
            </w:r>
            <w:r w:rsidRPr="00F37682"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 w:rsidRPr="00F37682">
              <w:rPr>
                <w:rFonts w:hint="eastAsia"/>
                <w:szCs w:val="21"/>
              </w:rPr>
              <w:t>其</w:t>
            </w:r>
            <w:r>
              <w:rPr>
                <w:rFonts w:hint="eastAsia"/>
                <w:szCs w:val="21"/>
              </w:rPr>
              <w:t>他</w:t>
            </w:r>
            <w:r w:rsidRPr="00F37682"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</w:t>
            </w:r>
            <w:r w:rsidRPr="00F37682">
              <w:rPr>
                <w:rFonts w:hint="eastAsia"/>
                <w:szCs w:val="21"/>
              </w:rPr>
              <w:t>）</w:t>
            </w:r>
          </w:p>
        </w:tc>
      </w:tr>
      <w:tr w:rsidR="00F131C8" w:rsidRPr="00F37682" w:rsidTr="00F023A8">
        <w:trPr>
          <w:trHeight w:val="2148"/>
        </w:trPr>
        <w:tc>
          <w:tcPr>
            <w:tcW w:w="1307" w:type="pct"/>
            <w:gridSpan w:val="2"/>
            <w:vAlign w:val="center"/>
          </w:tcPr>
          <w:p w:rsidR="00F131C8" w:rsidRPr="00F37682" w:rsidRDefault="00F131C8" w:rsidP="000173B9">
            <w:pPr>
              <w:jc w:val="center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学院（部）意见</w:t>
            </w:r>
          </w:p>
        </w:tc>
        <w:tc>
          <w:tcPr>
            <w:tcW w:w="3693" w:type="pct"/>
            <w:gridSpan w:val="11"/>
          </w:tcPr>
          <w:p w:rsidR="00F131C8" w:rsidRPr="00F37682" w:rsidRDefault="00F131C8" w:rsidP="000173B9">
            <w:pPr>
              <w:rPr>
                <w:sz w:val="18"/>
                <w:szCs w:val="18"/>
              </w:rPr>
            </w:pPr>
          </w:p>
          <w:p w:rsidR="00F131C8" w:rsidRPr="00F37682" w:rsidRDefault="00F131C8" w:rsidP="000173B9">
            <w:pPr>
              <w:rPr>
                <w:sz w:val="18"/>
                <w:szCs w:val="18"/>
              </w:rPr>
            </w:pPr>
          </w:p>
          <w:p w:rsidR="00F131C8" w:rsidRPr="00F37682" w:rsidRDefault="00F131C8" w:rsidP="000173B9">
            <w:pPr>
              <w:rPr>
                <w:sz w:val="18"/>
                <w:szCs w:val="18"/>
              </w:rPr>
            </w:pPr>
          </w:p>
          <w:p w:rsidR="00F131C8" w:rsidRPr="00F37682" w:rsidRDefault="00F131C8" w:rsidP="00F131C8">
            <w:pPr>
              <w:spacing w:before="240"/>
              <w:ind w:firstLineChars="500" w:firstLine="31680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学院（部）教学院长签字：</w:t>
            </w:r>
          </w:p>
          <w:p w:rsidR="00F131C8" w:rsidRDefault="00F131C8" w:rsidP="00F131C8">
            <w:pPr>
              <w:ind w:firstLineChars="1250" w:firstLine="31680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（盖章）</w:t>
            </w:r>
          </w:p>
          <w:p w:rsidR="00F131C8" w:rsidRPr="00F37682" w:rsidRDefault="00F131C8" w:rsidP="00F131C8">
            <w:pPr>
              <w:ind w:firstLineChars="1950" w:firstLine="31680"/>
              <w:rPr>
                <w:szCs w:val="21"/>
              </w:rPr>
            </w:pPr>
            <w:r w:rsidRPr="00E13A57">
              <w:rPr>
                <w:rFonts w:hint="eastAsia"/>
              </w:rPr>
              <w:t>年</w:t>
            </w:r>
            <w:r>
              <w:t xml:space="preserve">   </w:t>
            </w:r>
            <w:r w:rsidRPr="00E13A57">
              <w:rPr>
                <w:rFonts w:hint="eastAsia"/>
              </w:rPr>
              <w:t>月</w:t>
            </w:r>
            <w:r>
              <w:t xml:space="preserve">    </w:t>
            </w:r>
            <w:r w:rsidRPr="00E13A57">
              <w:rPr>
                <w:rFonts w:hint="eastAsia"/>
              </w:rPr>
              <w:t>日</w:t>
            </w:r>
          </w:p>
        </w:tc>
      </w:tr>
      <w:tr w:rsidR="00F131C8" w:rsidRPr="00F37682" w:rsidTr="000E19CF">
        <w:trPr>
          <w:trHeight w:val="1878"/>
        </w:trPr>
        <w:tc>
          <w:tcPr>
            <w:tcW w:w="1307" w:type="pct"/>
            <w:gridSpan w:val="2"/>
            <w:vAlign w:val="center"/>
          </w:tcPr>
          <w:p w:rsidR="00F131C8" w:rsidRPr="00F37682" w:rsidRDefault="00F131C8" w:rsidP="00017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教务处意见</w:t>
            </w:r>
          </w:p>
        </w:tc>
        <w:tc>
          <w:tcPr>
            <w:tcW w:w="3693" w:type="pct"/>
            <w:gridSpan w:val="11"/>
          </w:tcPr>
          <w:p w:rsidR="00F131C8" w:rsidRPr="00F023A8" w:rsidRDefault="00F131C8" w:rsidP="00F131C8">
            <w:pPr>
              <w:ind w:firstLineChars="1250" w:firstLine="31680"/>
              <w:rPr>
                <w:szCs w:val="21"/>
              </w:rPr>
            </w:pPr>
          </w:p>
          <w:p w:rsidR="00F131C8" w:rsidRPr="00F023A8" w:rsidRDefault="00F131C8" w:rsidP="00F131C8">
            <w:pPr>
              <w:ind w:firstLineChars="1250" w:firstLine="31680"/>
              <w:rPr>
                <w:szCs w:val="21"/>
              </w:rPr>
            </w:pPr>
          </w:p>
          <w:p w:rsidR="00F131C8" w:rsidRPr="00F023A8" w:rsidRDefault="00F131C8" w:rsidP="00F131C8">
            <w:pPr>
              <w:ind w:firstLineChars="1250" w:firstLine="31680"/>
              <w:rPr>
                <w:szCs w:val="21"/>
              </w:rPr>
            </w:pPr>
          </w:p>
          <w:p w:rsidR="00F131C8" w:rsidRPr="00F023A8" w:rsidRDefault="00F131C8" w:rsidP="00F131C8">
            <w:pPr>
              <w:ind w:firstLineChars="600" w:firstLine="31680"/>
              <w:rPr>
                <w:szCs w:val="21"/>
              </w:rPr>
            </w:pPr>
            <w:r w:rsidRPr="00F023A8">
              <w:rPr>
                <w:rFonts w:hint="eastAsia"/>
                <w:szCs w:val="21"/>
              </w:rPr>
              <w:t>教务处主管领导签字：</w:t>
            </w:r>
          </w:p>
          <w:p w:rsidR="00F131C8" w:rsidRDefault="00F131C8" w:rsidP="00F131C8">
            <w:pPr>
              <w:ind w:firstLineChars="1200" w:firstLine="31680"/>
              <w:rPr>
                <w:szCs w:val="21"/>
              </w:rPr>
            </w:pPr>
            <w:r w:rsidRPr="00F37682">
              <w:rPr>
                <w:rFonts w:hint="eastAsia"/>
                <w:szCs w:val="21"/>
              </w:rPr>
              <w:t>（盖章）</w:t>
            </w:r>
          </w:p>
          <w:p w:rsidR="00F131C8" w:rsidRPr="00F023A8" w:rsidRDefault="00F131C8" w:rsidP="00F131C8">
            <w:pPr>
              <w:ind w:firstLineChars="1900" w:firstLine="31680"/>
              <w:rPr>
                <w:szCs w:val="21"/>
              </w:rPr>
            </w:pPr>
            <w:r w:rsidRPr="00F023A8">
              <w:rPr>
                <w:rFonts w:hint="eastAsia"/>
                <w:szCs w:val="21"/>
              </w:rPr>
              <w:t>年</w:t>
            </w:r>
            <w:r w:rsidRPr="00F023A8">
              <w:rPr>
                <w:szCs w:val="21"/>
              </w:rPr>
              <w:t xml:space="preserve">   </w:t>
            </w:r>
            <w:r w:rsidRPr="00F023A8">
              <w:rPr>
                <w:rFonts w:hint="eastAsia"/>
                <w:szCs w:val="21"/>
              </w:rPr>
              <w:t>月</w:t>
            </w:r>
            <w:r w:rsidRPr="00F023A8">
              <w:rPr>
                <w:szCs w:val="21"/>
              </w:rPr>
              <w:t xml:space="preserve">    </w:t>
            </w:r>
            <w:r w:rsidRPr="00F023A8">
              <w:rPr>
                <w:rFonts w:hint="eastAsia"/>
                <w:szCs w:val="21"/>
              </w:rPr>
              <w:t>日</w:t>
            </w:r>
          </w:p>
        </w:tc>
      </w:tr>
    </w:tbl>
    <w:p w:rsidR="00F131C8" w:rsidRDefault="00F131C8" w:rsidP="003663E6">
      <w:pPr>
        <w:spacing w:line="340" w:lineRule="exact"/>
        <w:jc w:val="left"/>
        <w:rPr>
          <w:szCs w:val="21"/>
        </w:rPr>
      </w:pPr>
      <w:r>
        <w:rPr>
          <w:rFonts w:hint="eastAsia"/>
          <w:szCs w:val="21"/>
        </w:rPr>
        <w:t>备注：</w:t>
      </w:r>
      <w:r>
        <w:rPr>
          <w:szCs w:val="21"/>
        </w:rPr>
        <w:t>1</w:t>
      </w:r>
      <w:r>
        <w:rPr>
          <w:rFonts w:hint="eastAsia"/>
          <w:szCs w:val="21"/>
        </w:rPr>
        <w:t>．成绩提交发布后至考试周结束七天内，由任课教师填写本表，经</w:t>
      </w:r>
      <w:r w:rsidRPr="00F37682">
        <w:rPr>
          <w:rFonts w:hint="eastAsia"/>
          <w:szCs w:val="21"/>
        </w:rPr>
        <w:t>学院（部）教学院长签字</w:t>
      </w:r>
      <w:r>
        <w:rPr>
          <w:rFonts w:hint="eastAsia"/>
          <w:szCs w:val="21"/>
        </w:rPr>
        <w:t>，随附</w:t>
      </w:r>
      <w:r w:rsidRPr="00865D54">
        <w:rPr>
          <w:rFonts w:hint="eastAsia"/>
          <w:szCs w:val="21"/>
        </w:rPr>
        <w:t>修改成绩的证明材料</w:t>
      </w:r>
      <w:r>
        <w:rPr>
          <w:rFonts w:hint="eastAsia"/>
          <w:szCs w:val="21"/>
        </w:rPr>
        <w:t>（学生</w:t>
      </w:r>
      <w:r w:rsidRPr="00865D54">
        <w:rPr>
          <w:rFonts w:hint="eastAsia"/>
          <w:szCs w:val="21"/>
        </w:rPr>
        <w:t>试卷</w:t>
      </w:r>
      <w:r>
        <w:rPr>
          <w:rFonts w:hint="eastAsia"/>
          <w:szCs w:val="21"/>
        </w:rPr>
        <w:t>的</w:t>
      </w:r>
      <w:r w:rsidRPr="00865D54">
        <w:rPr>
          <w:rFonts w:hint="eastAsia"/>
          <w:szCs w:val="21"/>
        </w:rPr>
        <w:t>复印件</w:t>
      </w:r>
      <w:r>
        <w:rPr>
          <w:rFonts w:hint="eastAsia"/>
          <w:szCs w:val="21"/>
        </w:rPr>
        <w:t>、原课程成绩单</w:t>
      </w:r>
      <w:r w:rsidRPr="00865D54">
        <w:rPr>
          <w:rFonts w:hint="eastAsia"/>
          <w:szCs w:val="21"/>
        </w:rPr>
        <w:t>等</w:t>
      </w:r>
      <w:r>
        <w:rPr>
          <w:rFonts w:hint="eastAsia"/>
          <w:szCs w:val="21"/>
        </w:rPr>
        <w:t>）由</w:t>
      </w:r>
      <w:r w:rsidRPr="00AC356E">
        <w:rPr>
          <w:rFonts w:hint="eastAsia"/>
          <w:szCs w:val="21"/>
        </w:rPr>
        <w:t>学院</w:t>
      </w:r>
      <w:r>
        <w:rPr>
          <w:rFonts w:hint="eastAsia"/>
          <w:szCs w:val="21"/>
        </w:rPr>
        <w:t>（部）</w:t>
      </w:r>
      <w:r w:rsidRPr="00AC356E">
        <w:rPr>
          <w:rFonts w:hint="eastAsia"/>
          <w:szCs w:val="21"/>
        </w:rPr>
        <w:t>教务科</w:t>
      </w:r>
      <w:r>
        <w:rPr>
          <w:rFonts w:hint="eastAsia"/>
          <w:szCs w:val="21"/>
        </w:rPr>
        <w:t>备案。</w:t>
      </w:r>
    </w:p>
    <w:p w:rsidR="00F131C8" w:rsidRPr="003663E6" w:rsidRDefault="00F131C8" w:rsidP="003663E6">
      <w:pPr>
        <w:spacing w:line="340" w:lineRule="exact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．考试周结束七天后，由任课教师填写本表一式二份，需</w:t>
      </w:r>
      <w:r w:rsidRPr="00F37682">
        <w:rPr>
          <w:rFonts w:hint="eastAsia"/>
          <w:szCs w:val="21"/>
        </w:rPr>
        <w:t>学院（部）教学院长签字</w:t>
      </w:r>
      <w:r>
        <w:rPr>
          <w:rFonts w:hint="eastAsia"/>
          <w:szCs w:val="21"/>
        </w:rPr>
        <w:t>和教务处主管领导签字，随附</w:t>
      </w:r>
      <w:r w:rsidRPr="00865D54">
        <w:rPr>
          <w:rFonts w:hint="eastAsia"/>
          <w:szCs w:val="21"/>
        </w:rPr>
        <w:t>修改成绩的证明材料</w:t>
      </w:r>
      <w:r>
        <w:rPr>
          <w:rFonts w:hint="eastAsia"/>
          <w:szCs w:val="21"/>
        </w:rPr>
        <w:t>（学生</w:t>
      </w:r>
      <w:r w:rsidRPr="00865D54">
        <w:rPr>
          <w:rFonts w:hint="eastAsia"/>
          <w:szCs w:val="21"/>
        </w:rPr>
        <w:t>试卷</w:t>
      </w:r>
      <w:r>
        <w:rPr>
          <w:rFonts w:hint="eastAsia"/>
          <w:szCs w:val="21"/>
        </w:rPr>
        <w:t>的</w:t>
      </w:r>
      <w:r w:rsidRPr="00865D54">
        <w:rPr>
          <w:rFonts w:hint="eastAsia"/>
          <w:szCs w:val="21"/>
        </w:rPr>
        <w:t>复印件</w:t>
      </w:r>
      <w:r>
        <w:rPr>
          <w:rFonts w:hint="eastAsia"/>
          <w:szCs w:val="21"/>
        </w:rPr>
        <w:t>、原课程成绩单</w:t>
      </w:r>
      <w:r w:rsidRPr="00865D54">
        <w:rPr>
          <w:rFonts w:hint="eastAsia"/>
          <w:szCs w:val="21"/>
        </w:rPr>
        <w:t>等</w:t>
      </w:r>
      <w:r>
        <w:rPr>
          <w:rFonts w:hint="eastAsia"/>
          <w:szCs w:val="21"/>
        </w:rPr>
        <w:t>），一份留存</w:t>
      </w:r>
      <w:r w:rsidRPr="00AC356E">
        <w:rPr>
          <w:rFonts w:hint="eastAsia"/>
          <w:szCs w:val="21"/>
        </w:rPr>
        <w:t>学院</w:t>
      </w:r>
      <w:r>
        <w:rPr>
          <w:rFonts w:hint="eastAsia"/>
          <w:szCs w:val="21"/>
        </w:rPr>
        <w:t>（部）</w:t>
      </w:r>
      <w:r w:rsidRPr="00AC356E">
        <w:rPr>
          <w:rFonts w:hint="eastAsia"/>
          <w:szCs w:val="21"/>
        </w:rPr>
        <w:t>教务科</w:t>
      </w:r>
      <w:r>
        <w:rPr>
          <w:rFonts w:hint="eastAsia"/>
          <w:szCs w:val="21"/>
        </w:rPr>
        <w:t>，一份报送教务处备案。</w:t>
      </w:r>
    </w:p>
    <w:sectPr w:rsidR="00F131C8" w:rsidRPr="003663E6" w:rsidSect="00A12B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54" w:right="1797" w:bottom="68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1C8" w:rsidRDefault="00F131C8" w:rsidP="006008F5">
      <w:r>
        <w:separator/>
      </w:r>
    </w:p>
  </w:endnote>
  <w:endnote w:type="continuationSeparator" w:id="1">
    <w:p w:rsidR="00F131C8" w:rsidRDefault="00F131C8" w:rsidP="00600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方正兰亭超细黑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1C8" w:rsidRDefault="00F131C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1C8" w:rsidRDefault="00F131C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1C8" w:rsidRDefault="00F131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1C8" w:rsidRDefault="00F131C8" w:rsidP="006008F5">
      <w:r>
        <w:separator/>
      </w:r>
    </w:p>
  </w:footnote>
  <w:footnote w:type="continuationSeparator" w:id="1">
    <w:p w:rsidR="00F131C8" w:rsidRDefault="00F131C8" w:rsidP="006008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1C8" w:rsidRDefault="00F131C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1C8" w:rsidRDefault="00F131C8" w:rsidP="00A02B7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1C8" w:rsidRDefault="00F131C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45B"/>
    <w:rsid w:val="00013E7A"/>
    <w:rsid w:val="000173B9"/>
    <w:rsid w:val="000222FA"/>
    <w:rsid w:val="00031A9F"/>
    <w:rsid w:val="00033600"/>
    <w:rsid w:val="00036ED9"/>
    <w:rsid w:val="00041D42"/>
    <w:rsid w:val="000466F7"/>
    <w:rsid w:val="00047B04"/>
    <w:rsid w:val="00056259"/>
    <w:rsid w:val="00060659"/>
    <w:rsid w:val="00061255"/>
    <w:rsid w:val="00062C9C"/>
    <w:rsid w:val="00062D2C"/>
    <w:rsid w:val="00067988"/>
    <w:rsid w:val="00071A10"/>
    <w:rsid w:val="00071BF6"/>
    <w:rsid w:val="00071E99"/>
    <w:rsid w:val="00073B1B"/>
    <w:rsid w:val="00073CED"/>
    <w:rsid w:val="000773A2"/>
    <w:rsid w:val="0008436D"/>
    <w:rsid w:val="00087380"/>
    <w:rsid w:val="00094BC6"/>
    <w:rsid w:val="00094C14"/>
    <w:rsid w:val="00095F88"/>
    <w:rsid w:val="000A047D"/>
    <w:rsid w:val="000A2AAB"/>
    <w:rsid w:val="000A5985"/>
    <w:rsid w:val="000A6790"/>
    <w:rsid w:val="000B04E7"/>
    <w:rsid w:val="000B648E"/>
    <w:rsid w:val="000C0AC4"/>
    <w:rsid w:val="000C3FDC"/>
    <w:rsid w:val="000C60C0"/>
    <w:rsid w:val="000C6116"/>
    <w:rsid w:val="000C6F76"/>
    <w:rsid w:val="000D4A19"/>
    <w:rsid w:val="000D6248"/>
    <w:rsid w:val="000D6538"/>
    <w:rsid w:val="000D6628"/>
    <w:rsid w:val="000E19CF"/>
    <w:rsid w:val="000E5956"/>
    <w:rsid w:val="000E5EA1"/>
    <w:rsid w:val="000F2F14"/>
    <w:rsid w:val="000F3AF0"/>
    <w:rsid w:val="000F61A8"/>
    <w:rsid w:val="001030E5"/>
    <w:rsid w:val="00104A5B"/>
    <w:rsid w:val="00104AC1"/>
    <w:rsid w:val="0010796A"/>
    <w:rsid w:val="00110B66"/>
    <w:rsid w:val="00113F1A"/>
    <w:rsid w:val="00115842"/>
    <w:rsid w:val="0012034B"/>
    <w:rsid w:val="00123975"/>
    <w:rsid w:val="00133430"/>
    <w:rsid w:val="00133BBB"/>
    <w:rsid w:val="00137A78"/>
    <w:rsid w:val="00142686"/>
    <w:rsid w:val="001431FC"/>
    <w:rsid w:val="00144491"/>
    <w:rsid w:val="00144DBF"/>
    <w:rsid w:val="00144FFF"/>
    <w:rsid w:val="0015388D"/>
    <w:rsid w:val="00161ACA"/>
    <w:rsid w:val="00166A24"/>
    <w:rsid w:val="001739FE"/>
    <w:rsid w:val="00181962"/>
    <w:rsid w:val="0018489C"/>
    <w:rsid w:val="00190059"/>
    <w:rsid w:val="00191988"/>
    <w:rsid w:val="0019438D"/>
    <w:rsid w:val="001A0581"/>
    <w:rsid w:val="001A2B57"/>
    <w:rsid w:val="001B2441"/>
    <w:rsid w:val="001B2C85"/>
    <w:rsid w:val="001B46B4"/>
    <w:rsid w:val="001B61B0"/>
    <w:rsid w:val="001C0ACA"/>
    <w:rsid w:val="001C2190"/>
    <w:rsid w:val="001C3319"/>
    <w:rsid w:val="001C4EC0"/>
    <w:rsid w:val="001C6436"/>
    <w:rsid w:val="001D1C1E"/>
    <w:rsid w:val="001D41C8"/>
    <w:rsid w:val="001D7866"/>
    <w:rsid w:val="001E21A7"/>
    <w:rsid w:val="001F2806"/>
    <w:rsid w:val="001F2F66"/>
    <w:rsid w:val="001F515C"/>
    <w:rsid w:val="001F51FC"/>
    <w:rsid w:val="00200518"/>
    <w:rsid w:val="002030F6"/>
    <w:rsid w:val="00211FA7"/>
    <w:rsid w:val="002126CC"/>
    <w:rsid w:val="00215F3D"/>
    <w:rsid w:val="00220E46"/>
    <w:rsid w:val="00221556"/>
    <w:rsid w:val="002248AA"/>
    <w:rsid w:val="002312F5"/>
    <w:rsid w:val="00231B51"/>
    <w:rsid w:val="00241344"/>
    <w:rsid w:val="0024732D"/>
    <w:rsid w:val="002504CD"/>
    <w:rsid w:val="00257CF4"/>
    <w:rsid w:val="00257F39"/>
    <w:rsid w:val="00262848"/>
    <w:rsid w:val="00262B74"/>
    <w:rsid w:val="00265B44"/>
    <w:rsid w:val="0026761C"/>
    <w:rsid w:val="00273124"/>
    <w:rsid w:val="00277E0B"/>
    <w:rsid w:val="00280D99"/>
    <w:rsid w:val="002819CA"/>
    <w:rsid w:val="00284C9E"/>
    <w:rsid w:val="00285840"/>
    <w:rsid w:val="00287291"/>
    <w:rsid w:val="002913C0"/>
    <w:rsid w:val="00292052"/>
    <w:rsid w:val="00293839"/>
    <w:rsid w:val="002A71F3"/>
    <w:rsid w:val="002B2D1D"/>
    <w:rsid w:val="002B3DEB"/>
    <w:rsid w:val="002B4E4F"/>
    <w:rsid w:val="002C1C7A"/>
    <w:rsid w:val="002D0694"/>
    <w:rsid w:val="002D2884"/>
    <w:rsid w:val="002D7771"/>
    <w:rsid w:val="002D7813"/>
    <w:rsid w:val="002E4A89"/>
    <w:rsid w:val="002F1F74"/>
    <w:rsid w:val="002F294D"/>
    <w:rsid w:val="002F417A"/>
    <w:rsid w:val="002F76E8"/>
    <w:rsid w:val="002F7EAC"/>
    <w:rsid w:val="00304894"/>
    <w:rsid w:val="0030622A"/>
    <w:rsid w:val="0030798D"/>
    <w:rsid w:val="003159C3"/>
    <w:rsid w:val="003178F6"/>
    <w:rsid w:val="00327423"/>
    <w:rsid w:val="00327D0E"/>
    <w:rsid w:val="00327D22"/>
    <w:rsid w:val="00331D95"/>
    <w:rsid w:val="00334ADA"/>
    <w:rsid w:val="00335838"/>
    <w:rsid w:val="00342F79"/>
    <w:rsid w:val="003461DD"/>
    <w:rsid w:val="00354B9D"/>
    <w:rsid w:val="003563F4"/>
    <w:rsid w:val="00360D55"/>
    <w:rsid w:val="0036584D"/>
    <w:rsid w:val="003663E6"/>
    <w:rsid w:val="003676FB"/>
    <w:rsid w:val="00370488"/>
    <w:rsid w:val="00374578"/>
    <w:rsid w:val="0037563B"/>
    <w:rsid w:val="0037709E"/>
    <w:rsid w:val="003A1BD8"/>
    <w:rsid w:val="003A278F"/>
    <w:rsid w:val="003A3E2E"/>
    <w:rsid w:val="003A645B"/>
    <w:rsid w:val="003A7991"/>
    <w:rsid w:val="003B2304"/>
    <w:rsid w:val="003B345B"/>
    <w:rsid w:val="003B49FE"/>
    <w:rsid w:val="003B6067"/>
    <w:rsid w:val="003C0E6D"/>
    <w:rsid w:val="003C2494"/>
    <w:rsid w:val="003D2163"/>
    <w:rsid w:val="003D21B0"/>
    <w:rsid w:val="003E0851"/>
    <w:rsid w:val="003E3E90"/>
    <w:rsid w:val="003E5AB9"/>
    <w:rsid w:val="003F04C6"/>
    <w:rsid w:val="003F14DB"/>
    <w:rsid w:val="003F1611"/>
    <w:rsid w:val="003F25E9"/>
    <w:rsid w:val="003F26CC"/>
    <w:rsid w:val="003F26DE"/>
    <w:rsid w:val="003F2E1C"/>
    <w:rsid w:val="00405AD8"/>
    <w:rsid w:val="0040652C"/>
    <w:rsid w:val="00406F3E"/>
    <w:rsid w:val="0041043E"/>
    <w:rsid w:val="00416BC1"/>
    <w:rsid w:val="004204D1"/>
    <w:rsid w:val="004225DB"/>
    <w:rsid w:val="00423B44"/>
    <w:rsid w:val="00424657"/>
    <w:rsid w:val="004253AE"/>
    <w:rsid w:val="00434EF1"/>
    <w:rsid w:val="004431D9"/>
    <w:rsid w:val="00444F60"/>
    <w:rsid w:val="0044774F"/>
    <w:rsid w:val="00447A77"/>
    <w:rsid w:val="00447E9B"/>
    <w:rsid w:val="004521FB"/>
    <w:rsid w:val="00452333"/>
    <w:rsid w:val="00461F10"/>
    <w:rsid w:val="004636D0"/>
    <w:rsid w:val="0046413D"/>
    <w:rsid w:val="00465839"/>
    <w:rsid w:val="00466C91"/>
    <w:rsid w:val="00466E24"/>
    <w:rsid w:val="00471A82"/>
    <w:rsid w:val="00474B7C"/>
    <w:rsid w:val="00477973"/>
    <w:rsid w:val="00480140"/>
    <w:rsid w:val="004850D5"/>
    <w:rsid w:val="00492AD2"/>
    <w:rsid w:val="004A124F"/>
    <w:rsid w:val="004A14BA"/>
    <w:rsid w:val="004A2EAD"/>
    <w:rsid w:val="004A64F3"/>
    <w:rsid w:val="004A6762"/>
    <w:rsid w:val="004A7B83"/>
    <w:rsid w:val="004B7CC9"/>
    <w:rsid w:val="004C3210"/>
    <w:rsid w:val="004C3F5E"/>
    <w:rsid w:val="004C6636"/>
    <w:rsid w:val="004D12C3"/>
    <w:rsid w:val="004D716F"/>
    <w:rsid w:val="004D7669"/>
    <w:rsid w:val="004E5AC6"/>
    <w:rsid w:val="004E6793"/>
    <w:rsid w:val="004F18EC"/>
    <w:rsid w:val="00502788"/>
    <w:rsid w:val="00504D10"/>
    <w:rsid w:val="00506BA3"/>
    <w:rsid w:val="005119F4"/>
    <w:rsid w:val="00526B1C"/>
    <w:rsid w:val="00527E22"/>
    <w:rsid w:val="00530E0A"/>
    <w:rsid w:val="00532681"/>
    <w:rsid w:val="00537F8E"/>
    <w:rsid w:val="0054512A"/>
    <w:rsid w:val="005461AC"/>
    <w:rsid w:val="00546533"/>
    <w:rsid w:val="00554973"/>
    <w:rsid w:val="00564B62"/>
    <w:rsid w:val="00567BE9"/>
    <w:rsid w:val="00570848"/>
    <w:rsid w:val="0057536B"/>
    <w:rsid w:val="0057741B"/>
    <w:rsid w:val="00581077"/>
    <w:rsid w:val="00581FF3"/>
    <w:rsid w:val="005828EE"/>
    <w:rsid w:val="00584D04"/>
    <w:rsid w:val="0058726D"/>
    <w:rsid w:val="005A0183"/>
    <w:rsid w:val="005A04FA"/>
    <w:rsid w:val="005A35D2"/>
    <w:rsid w:val="005A4B96"/>
    <w:rsid w:val="005B12AE"/>
    <w:rsid w:val="005B3E54"/>
    <w:rsid w:val="005B7321"/>
    <w:rsid w:val="005B7912"/>
    <w:rsid w:val="005B7ABC"/>
    <w:rsid w:val="005C0260"/>
    <w:rsid w:val="005C0B9E"/>
    <w:rsid w:val="005C7957"/>
    <w:rsid w:val="005D268B"/>
    <w:rsid w:val="005D30FD"/>
    <w:rsid w:val="005D6623"/>
    <w:rsid w:val="005F0550"/>
    <w:rsid w:val="005F1338"/>
    <w:rsid w:val="005F4C97"/>
    <w:rsid w:val="005F6871"/>
    <w:rsid w:val="006008F5"/>
    <w:rsid w:val="00600F97"/>
    <w:rsid w:val="00603385"/>
    <w:rsid w:val="00604FE7"/>
    <w:rsid w:val="00612E4A"/>
    <w:rsid w:val="00620BA6"/>
    <w:rsid w:val="00623144"/>
    <w:rsid w:val="00626031"/>
    <w:rsid w:val="00626833"/>
    <w:rsid w:val="00627B66"/>
    <w:rsid w:val="00630193"/>
    <w:rsid w:val="006339CF"/>
    <w:rsid w:val="00633C98"/>
    <w:rsid w:val="00634342"/>
    <w:rsid w:val="006343B5"/>
    <w:rsid w:val="006364C0"/>
    <w:rsid w:val="0064205D"/>
    <w:rsid w:val="00651078"/>
    <w:rsid w:val="00652A08"/>
    <w:rsid w:val="00657A6E"/>
    <w:rsid w:val="00660C94"/>
    <w:rsid w:val="0066226C"/>
    <w:rsid w:val="006630F5"/>
    <w:rsid w:val="00664227"/>
    <w:rsid w:val="00667755"/>
    <w:rsid w:val="00670048"/>
    <w:rsid w:val="00684D89"/>
    <w:rsid w:val="006B0D23"/>
    <w:rsid w:val="006B44D6"/>
    <w:rsid w:val="006C4DC7"/>
    <w:rsid w:val="006C6411"/>
    <w:rsid w:val="006D07A6"/>
    <w:rsid w:val="006D3447"/>
    <w:rsid w:val="006D6D2E"/>
    <w:rsid w:val="006E2A28"/>
    <w:rsid w:val="006F15F1"/>
    <w:rsid w:val="006F1E3E"/>
    <w:rsid w:val="006F5A46"/>
    <w:rsid w:val="006F71B6"/>
    <w:rsid w:val="006F7866"/>
    <w:rsid w:val="0070002A"/>
    <w:rsid w:val="00701C06"/>
    <w:rsid w:val="0070444B"/>
    <w:rsid w:val="007070EC"/>
    <w:rsid w:val="007103BC"/>
    <w:rsid w:val="007105E0"/>
    <w:rsid w:val="00712F57"/>
    <w:rsid w:val="00715FD7"/>
    <w:rsid w:val="0072237B"/>
    <w:rsid w:val="007244BA"/>
    <w:rsid w:val="00727CEF"/>
    <w:rsid w:val="00730421"/>
    <w:rsid w:val="00731EEB"/>
    <w:rsid w:val="00737CE4"/>
    <w:rsid w:val="00740EE2"/>
    <w:rsid w:val="0074371F"/>
    <w:rsid w:val="00747AFD"/>
    <w:rsid w:val="00747B2C"/>
    <w:rsid w:val="007508E0"/>
    <w:rsid w:val="00752858"/>
    <w:rsid w:val="00753FA6"/>
    <w:rsid w:val="00756F17"/>
    <w:rsid w:val="00760B95"/>
    <w:rsid w:val="00761237"/>
    <w:rsid w:val="00762562"/>
    <w:rsid w:val="007643AF"/>
    <w:rsid w:val="00764BDA"/>
    <w:rsid w:val="00767F72"/>
    <w:rsid w:val="00770A73"/>
    <w:rsid w:val="00771EFD"/>
    <w:rsid w:val="007738DE"/>
    <w:rsid w:val="0077718F"/>
    <w:rsid w:val="007779AB"/>
    <w:rsid w:val="00782F88"/>
    <w:rsid w:val="00783D7C"/>
    <w:rsid w:val="007852F5"/>
    <w:rsid w:val="007870BE"/>
    <w:rsid w:val="0078731A"/>
    <w:rsid w:val="0079673E"/>
    <w:rsid w:val="007A3552"/>
    <w:rsid w:val="007A3FAA"/>
    <w:rsid w:val="007B4689"/>
    <w:rsid w:val="007B6187"/>
    <w:rsid w:val="007B6C27"/>
    <w:rsid w:val="007B77EF"/>
    <w:rsid w:val="007B7CD8"/>
    <w:rsid w:val="007C1B70"/>
    <w:rsid w:val="007D3305"/>
    <w:rsid w:val="007D3E6A"/>
    <w:rsid w:val="007D7315"/>
    <w:rsid w:val="007E772A"/>
    <w:rsid w:val="007F5934"/>
    <w:rsid w:val="008036E9"/>
    <w:rsid w:val="008102A4"/>
    <w:rsid w:val="00817D83"/>
    <w:rsid w:val="008230C4"/>
    <w:rsid w:val="00824368"/>
    <w:rsid w:val="008244AF"/>
    <w:rsid w:val="00827E7C"/>
    <w:rsid w:val="008304EF"/>
    <w:rsid w:val="008306A6"/>
    <w:rsid w:val="008338E7"/>
    <w:rsid w:val="00837ED2"/>
    <w:rsid w:val="00840EFC"/>
    <w:rsid w:val="00853132"/>
    <w:rsid w:val="008535E0"/>
    <w:rsid w:val="00863D40"/>
    <w:rsid w:val="00864C85"/>
    <w:rsid w:val="00865D54"/>
    <w:rsid w:val="00872438"/>
    <w:rsid w:val="00875371"/>
    <w:rsid w:val="0087732E"/>
    <w:rsid w:val="008813C1"/>
    <w:rsid w:val="00885960"/>
    <w:rsid w:val="00887255"/>
    <w:rsid w:val="00887281"/>
    <w:rsid w:val="008917B3"/>
    <w:rsid w:val="008A3AEB"/>
    <w:rsid w:val="008A441B"/>
    <w:rsid w:val="008A50E9"/>
    <w:rsid w:val="008A6FDF"/>
    <w:rsid w:val="008B1771"/>
    <w:rsid w:val="008B61F3"/>
    <w:rsid w:val="008C1E4D"/>
    <w:rsid w:val="008C507A"/>
    <w:rsid w:val="008D2963"/>
    <w:rsid w:val="008E09A0"/>
    <w:rsid w:val="008E342C"/>
    <w:rsid w:val="008F0142"/>
    <w:rsid w:val="008F6C88"/>
    <w:rsid w:val="008F6FEE"/>
    <w:rsid w:val="00902966"/>
    <w:rsid w:val="00903D67"/>
    <w:rsid w:val="00904442"/>
    <w:rsid w:val="00905F54"/>
    <w:rsid w:val="0091312F"/>
    <w:rsid w:val="00913C97"/>
    <w:rsid w:val="0091429E"/>
    <w:rsid w:val="0091462D"/>
    <w:rsid w:val="00916656"/>
    <w:rsid w:val="00917308"/>
    <w:rsid w:val="0092323D"/>
    <w:rsid w:val="009331EC"/>
    <w:rsid w:val="0093609E"/>
    <w:rsid w:val="00937AE2"/>
    <w:rsid w:val="009431BC"/>
    <w:rsid w:val="00946992"/>
    <w:rsid w:val="00947DE8"/>
    <w:rsid w:val="00952035"/>
    <w:rsid w:val="009530F1"/>
    <w:rsid w:val="009578F5"/>
    <w:rsid w:val="0096526B"/>
    <w:rsid w:val="0096583E"/>
    <w:rsid w:val="00970874"/>
    <w:rsid w:val="00970FF2"/>
    <w:rsid w:val="00971F98"/>
    <w:rsid w:val="0098085C"/>
    <w:rsid w:val="00982FB6"/>
    <w:rsid w:val="0098329A"/>
    <w:rsid w:val="00987A66"/>
    <w:rsid w:val="00992606"/>
    <w:rsid w:val="00992FF2"/>
    <w:rsid w:val="009A27BD"/>
    <w:rsid w:val="009B0D0D"/>
    <w:rsid w:val="009B0D1D"/>
    <w:rsid w:val="009B556B"/>
    <w:rsid w:val="009C0FE8"/>
    <w:rsid w:val="009C2C11"/>
    <w:rsid w:val="009D585D"/>
    <w:rsid w:val="009E053C"/>
    <w:rsid w:val="009E09FB"/>
    <w:rsid w:val="009E516E"/>
    <w:rsid w:val="009E72B5"/>
    <w:rsid w:val="009F036D"/>
    <w:rsid w:val="009F1295"/>
    <w:rsid w:val="009F38AF"/>
    <w:rsid w:val="009F3AD6"/>
    <w:rsid w:val="009F46E8"/>
    <w:rsid w:val="009F525E"/>
    <w:rsid w:val="009F7E62"/>
    <w:rsid w:val="00A021C0"/>
    <w:rsid w:val="00A02B7C"/>
    <w:rsid w:val="00A032A0"/>
    <w:rsid w:val="00A058A0"/>
    <w:rsid w:val="00A07E2E"/>
    <w:rsid w:val="00A12B1A"/>
    <w:rsid w:val="00A147BE"/>
    <w:rsid w:val="00A15CB5"/>
    <w:rsid w:val="00A17CAD"/>
    <w:rsid w:val="00A17DF6"/>
    <w:rsid w:val="00A21A4E"/>
    <w:rsid w:val="00A2223D"/>
    <w:rsid w:val="00A22418"/>
    <w:rsid w:val="00A302D7"/>
    <w:rsid w:val="00A31200"/>
    <w:rsid w:val="00A357BD"/>
    <w:rsid w:val="00A36A4D"/>
    <w:rsid w:val="00A45763"/>
    <w:rsid w:val="00A5290C"/>
    <w:rsid w:val="00A5419A"/>
    <w:rsid w:val="00A56A58"/>
    <w:rsid w:val="00A67AA9"/>
    <w:rsid w:val="00A67AD0"/>
    <w:rsid w:val="00A67F88"/>
    <w:rsid w:val="00A7074C"/>
    <w:rsid w:val="00A71E2E"/>
    <w:rsid w:val="00A728FB"/>
    <w:rsid w:val="00A746A0"/>
    <w:rsid w:val="00A80E88"/>
    <w:rsid w:val="00A8206C"/>
    <w:rsid w:val="00A867C0"/>
    <w:rsid w:val="00A86D39"/>
    <w:rsid w:val="00A876E4"/>
    <w:rsid w:val="00AA34D6"/>
    <w:rsid w:val="00AA3F82"/>
    <w:rsid w:val="00AA44D4"/>
    <w:rsid w:val="00AA6349"/>
    <w:rsid w:val="00AB5A5A"/>
    <w:rsid w:val="00AB665C"/>
    <w:rsid w:val="00AC1E54"/>
    <w:rsid w:val="00AC356E"/>
    <w:rsid w:val="00AD6661"/>
    <w:rsid w:val="00AD6FAC"/>
    <w:rsid w:val="00AE386D"/>
    <w:rsid w:val="00AE522D"/>
    <w:rsid w:val="00AF2F92"/>
    <w:rsid w:val="00B019A7"/>
    <w:rsid w:val="00B02212"/>
    <w:rsid w:val="00B10655"/>
    <w:rsid w:val="00B15CAF"/>
    <w:rsid w:val="00B16098"/>
    <w:rsid w:val="00B23669"/>
    <w:rsid w:val="00B24593"/>
    <w:rsid w:val="00B328AE"/>
    <w:rsid w:val="00B33D09"/>
    <w:rsid w:val="00B340BB"/>
    <w:rsid w:val="00B36540"/>
    <w:rsid w:val="00B36AD6"/>
    <w:rsid w:val="00B37FD0"/>
    <w:rsid w:val="00B416B7"/>
    <w:rsid w:val="00B436CD"/>
    <w:rsid w:val="00B4535F"/>
    <w:rsid w:val="00B46938"/>
    <w:rsid w:val="00B5490E"/>
    <w:rsid w:val="00B6092A"/>
    <w:rsid w:val="00B67FEA"/>
    <w:rsid w:val="00B7422F"/>
    <w:rsid w:val="00B80852"/>
    <w:rsid w:val="00B81E43"/>
    <w:rsid w:val="00B81E8F"/>
    <w:rsid w:val="00B86AB5"/>
    <w:rsid w:val="00B91482"/>
    <w:rsid w:val="00B96E8B"/>
    <w:rsid w:val="00BA02BA"/>
    <w:rsid w:val="00BA0637"/>
    <w:rsid w:val="00BA563B"/>
    <w:rsid w:val="00BA7EB3"/>
    <w:rsid w:val="00BB02C8"/>
    <w:rsid w:val="00BB08D8"/>
    <w:rsid w:val="00BB162F"/>
    <w:rsid w:val="00BB16FC"/>
    <w:rsid w:val="00BB2521"/>
    <w:rsid w:val="00BB3E5F"/>
    <w:rsid w:val="00BD0F39"/>
    <w:rsid w:val="00BD2039"/>
    <w:rsid w:val="00BD37BA"/>
    <w:rsid w:val="00BD40C7"/>
    <w:rsid w:val="00BE55DF"/>
    <w:rsid w:val="00BF2256"/>
    <w:rsid w:val="00BF33C1"/>
    <w:rsid w:val="00BF6202"/>
    <w:rsid w:val="00C02FAA"/>
    <w:rsid w:val="00C04056"/>
    <w:rsid w:val="00C04CF3"/>
    <w:rsid w:val="00C0535D"/>
    <w:rsid w:val="00C120D9"/>
    <w:rsid w:val="00C13606"/>
    <w:rsid w:val="00C1403E"/>
    <w:rsid w:val="00C162B2"/>
    <w:rsid w:val="00C17BD5"/>
    <w:rsid w:val="00C235EB"/>
    <w:rsid w:val="00C23D75"/>
    <w:rsid w:val="00C23DD9"/>
    <w:rsid w:val="00C24FE7"/>
    <w:rsid w:val="00C25BE3"/>
    <w:rsid w:val="00C305A9"/>
    <w:rsid w:val="00C31718"/>
    <w:rsid w:val="00C31CC5"/>
    <w:rsid w:val="00C31DDF"/>
    <w:rsid w:val="00C35A4D"/>
    <w:rsid w:val="00C57487"/>
    <w:rsid w:val="00C5791A"/>
    <w:rsid w:val="00C66A5B"/>
    <w:rsid w:val="00C670B6"/>
    <w:rsid w:val="00C71ABF"/>
    <w:rsid w:val="00C77083"/>
    <w:rsid w:val="00C80D54"/>
    <w:rsid w:val="00C82D33"/>
    <w:rsid w:val="00C90037"/>
    <w:rsid w:val="00C9169D"/>
    <w:rsid w:val="00CA091F"/>
    <w:rsid w:val="00CA2760"/>
    <w:rsid w:val="00CB145F"/>
    <w:rsid w:val="00CB2FD9"/>
    <w:rsid w:val="00CB3FA5"/>
    <w:rsid w:val="00CC0CB8"/>
    <w:rsid w:val="00CC25D8"/>
    <w:rsid w:val="00CC28A6"/>
    <w:rsid w:val="00CC40EF"/>
    <w:rsid w:val="00CD5263"/>
    <w:rsid w:val="00CE27AD"/>
    <w:rsid w:val="00CE57B8"/>
    <w:rsid w:val="00D03BE4"/>
    <w:rsid w:val="00D05C69"/>
    <w:rsid w:val="00D071CB"/>
    <w:rsid w:val="00D127E8"/>
    <w:rsid w:val="00D145B9"/>
    <w:rsid w:val="00D14B45"/>
    <w:rsid w:val="00D14F3E"/>
    <w:rsid w:val="00D21D91"/>
    <w:rsid w:val="00D224D9"/>
    <w:rsid w:val="00D236C4"/>
    <w:rsid w:val="00D27185"/>
    <w:rsid w:val="00D30801"/>
    <w:rsid w:val="00D379F1"/>
    <w:rsid w:val="00D42181"/>
    <w:rsid w:val="00D42937"/>
    <w:rsid w:val="00D4664D"/>
    <w:rsid w:val="00D478A0"/>
    <w:rsid w:val="00D6008C"/>
    <w:rsid w:val="00D65C72"/>
    <w:rsid w:val="00D76C85"/>
    <w:rsid w:val="00D8094C"/>
    <w:rsid w:val="00D822BE"/>
    <w:rsid w:val="00D86E81"/>
    <w:rsid w:val="00D913F1"/>
    <w:rsid w:val="00D947F0"/>
    <w:rsid w:val="00D97BCF"/>
    <w:rsid w:val="00DA072C"/>
    <w:rsid w:val="00DA3339"/>
    <w:rsid w:val="00DA3A4C"/>
    <w:rsid w:val="00DA56ED"/>
    <w:rsid w:val="00DB5AAD"/>
    <w:rsid w:val="00DB7091"/>
    <w:rsid w:val="00DC5716"/>
    <w:rsid w:val="00DE36F2"/>
    <w:rsid w:val="00DE67E2"/>
    <w:rsid w:val="00DF0C2A"/>
    <w:rsid w:val="00DF6C2D"/>
    <w:rsid w:val="00E006C8"/>
    <w:rsid w:val="00E01396"/>
    <w:rsid w:val="00E01624"/>
    <w:rsid w:val="00E02588"/>
    <w:rsid w:val="00E02B99"/>
    <w:rsid w:val="00E0588D"/>
    <w:rsid w:val="00E05BC7"/>
    <w:rsid w:val="00E05F69"/>
    <w:rsid w:val="00E1090A"/>
    <w:rsid w:val="00E11136"/>
    <w:rsid w:val="00E1133B"/>
    <w:rsid w:val="00E12E15"/>
    <w:rsid w:val="00E130F2"/>
    <w:rsid w:val="00E13A57"/>
    <w:rsid w:val="00E14D4C"/>
    <w:rsid w:val="00E166F4"/>
    <w:rsid w:val="00E20B5F"/>
    <w:rsid w:val="00E226F2"/>
    <w:rsid w:val="00E34BB7"/>
    <w:rsid w:val="00E378A1"/>
    <w:rsid w:val="00E37E04"/>
    <w:rsid w:val="00E40EE0"/>
    <w:rsid w:val="00E416EC"/>
    <w:rsid w:val="00E56545"/>
    <w:rsid w:val="00E57D5B"/>
    <w:rsid w:val="00E57F6F"/>
    <w:rsid w:val="00E60A7D"/>
    <w:rsid w:val="00E631BC"/>
    <w:rsid w:val="00E63394"/>
    <w:rsid w:val="00E64377"/>
    <w:rsid w:val="00E66CB5"/>
    <w:rsid w:val="00E75193"/>
    <w:rsid w:val="00E7766B"/>
    <w:rsid w:val="00E813FB"/>
    <w:rsid w:val="00E81626"/>
    <w:rsid w:val="00E81E8F"/>
    <w:rsid w:val="00E83279"/>
    <w:rsid w:val="00E84A0A"/>
    <w:rsid w:val="00E901A7"/>
    <w:rsid w:val="00E93C1B"/>
    <w:rsid w:val="00E93CD1"/>
    <w:rsid w:val="00E96847"/>
    <w:rsid w:val="00E96D81"/>
    <w:rsid w:val="00E974D9"/>
    <w:rsid w:val="00EA4451"/>
    <w:rsid w:val="00EB2749"/>
    <w:rsid w:val="00EB361A"/>
    <w:rsid w:val="00EB49A4"/>
    <w:rsid w:val="00EB6EC3"/>
    <w:rsid w:val="00EC0F8F"/>
    <w:rsid w:val="00EC22E4"/>
    <w:rsid w:val="00EC5E9B"/>
    <w:rsid w:val="00EC6382"/>
    <w:rsid w:val="00ED20B5"/>
    <w:rsid w:val="00ED6A7B"/>
    <w:rsid w:val="00ED6E54"/>
    <w:rsid w:val="00ED7B0F"/>
    <w:rsid w:val="00EE4F14"/>
    <w:rsid w:val="00EE5B1B"/>
    <w:rsid w:val="00EF792B"/>
    <w:rsid w:val="00EF7F83"/>
    <w:rsid w:val="00F023A8"/>
    <w:rsid w:val="00F11F36"/>
    <w:rsid w:val="00F1213F"/>
    <w:rsid w:val="00F131C8"/>
    <w:rsid w:val="00F13586"/>
    <w:rsid w:val="00F21A9E"/>
    <w:rsid w:val="00F22AC4"/>
    <w:rsid w:val="00F25027"/>
    <w:rsid w:val="00F26FB0"/>
    <w:rsid w:val="00F30990"/>
    <w:rsid w:val="00F31CD1"/>
    <w:rsid w:val="00F35CF3"/>
    <w:rsid w:val="00F367C8"/>
    <w:rsid w:val="00F37682"/>
    <w:rsid w:val="00F442C6"/>
    <w:rsid w:val="00F44B63"/>
    <w:rsid w:val="00F476F5"/>
    <w:rsid w:val="00F529D7"/>
    <w:rsid w:val="00F5405E"/>
    <w:rsid w:val="00F5592E"/>
    <w:rsid w:val="00F57090"/>
    <w:rsid w:val="00F6279C"/>
    <w:rsid w:val="00F64CFD"/>
    <w:rsid w:val="00F670A5"/>
    <w:rsid w:val="00F711F0"/>
    <w:rsid w:val="00F75071"/>
    <w:rsid w:val="00F82CF9"/>
    <w:rsid w:val="00F83FEA"/>
    <w:rsid w:val="00F8772C"/>
    <w:rsid w:val="00F9041A"/>
    <w:rsid w:val="00F922EF"/>
    <w:rsid w:val="00F94E09"/>
    <w:rsid w:val="00FA6835"/>
    <w:rsid w:val="00FB1DD7"/>
    <w:rsid w:val="00FB51EE"/>
    <w:rsid w:val="00FB52C6"/>
    <w:rsid w:val="00FC33B4"/>
    <w:rsid w:val="00FD024A"/>
    <w:rsid w:val="00FD1362"/>
    <w:rsid w:val="00FD1371"/>
    <w:rsid w:val="00FD3E74"/>
    <w:rsid w:val="00FD4632"/>
    <w:rsid w:val="00FD635A"/>
    <w:rsid w:val="00FD78DB"/>
    <w:rsid w:val="00FF4AE7"/>
    <w:rsid w:val="00FF6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45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0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08F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00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008F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1</Pages>
  <Words>93</Words>
  <Characters>536</Characters>
  <Application>Microsoft Office Outlook</Application>
  <DocSecurity>0</DocSecurity>
  <Lines>0</Lines>
  <Paragraphs>0</Paragraphs>
  <ScaleCrop>false</ScaleCrop>
  <Company>http:/sdwm.org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郭旭鹏(20060022)</dc:creator>
  <cp:keywords/>
  <dc:description/>
  <cp:lastModifiedBy>User</cp:lastModifiedBy>
  <cp:revision>25</cp:revision>
  <dcterms:created xsi:type="dcterms:W3CDTF">2015-01-05T09:09:00Z</dcterms:created>
  <dcterms:modified xsi:type="dcterms:W3CDTF">2015-12-21T02:46:00Z</dcterms:modified>
</cp:coreProperties>
</file>